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0195B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0195B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0195B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753F2F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จำนว</w:t>
      </w:r>
      <w:r w:rsidR="00753F2F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น</w:t>
      </w:r>
      <w:r w:rsidR="00753F2F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ผู้ประกอบการภายใต้โครงการจัดตั้งหน่วยบ่มเพาะวิสาหกิจในสถาบันอุดมศึกษา (</w:t>
      </w:r>
      <w:r w:rsidR="00753F2F">
        <w:rPr>
          <w:rFonts w:ascii="TH SarabunPSK" w:hAnsi="TH SarabunPSK" w:cs="TH SarabunPSK"/>
          <w:b/>
          <w:bCs/>
          <w:spacing w:val="-4"/>
          <w:sz w:val="30"/>
          <w:szCs w:val="30"/>
        </w:rPr>
        <w:t>UBI</w:t>
      </w:r>
      <w:r w:rsidR="00753F2F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)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53F2F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ราย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104AF3">
        <w:rPr>
          <w:rFonts w:ascii="TH SarabunPSK" w:hAnsi="TH SarabunPSK" w:cs="TH SarabunPSK"/>
          <w:b/>
          <w:bCs/>
          <w:color w:val="000000"/>
          <w:sz w:val="30"/>
          <w:szCs w:val="30"/>
        </w:rPr>
        <w:t>6.25</w:t>
      </w:r>
      <w:bookmarkStart w:id="0" w:name="_GoBack"/>
      <w:bookmarkEnd w:id="0"/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0195B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 </w:t>
      </w:r>
      <w:r w:rsidR="00753F2F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10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53F2F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53F2F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53F2F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130</w:t>
            </w:r>
          </w:p>
        </w:tc>
      </w:tr>
      <w:tr w:rsidR="00376665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53F2F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753F2F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000"/>
        <w:gridCol w:w="1040"/>
        <w:gridCol w:w="1416"/>
        <w:gridCol w:w="1341"/>
        <w:gridCol w:w="1417"/>
      </w:tblGrid>
      <w:tr w:rsidR="005374C4" w:rsidRPr="00932AC9" w:rsidTr="001776BE">
        <w:tc>
          <w:tcPr>
            <w:tcW w:w="400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04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1776BE">
        <w:tc>
          <w:tcPr>
            <w:tcW w:w="400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753F2F" w:rsidTr="001776BE">
        <w:trPr>
          <w:trHeight w:val="418"/>
        </w:trPr>
        <w:tc>
          <w:tcPr>
            <w:tcW w:w="4000" w:type="dxa"/>
            <w:vAlign w:val="center"/>
          </w:tcPr>
          <w:p w:rsidR="00376665" w:rsidRPr="00753F2F" w:rsidRDefault="00753F2F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753F2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753F2F">
              <w:rPr>
                <w:rFonts w:ascii="TH SarabunPSK" w:hAnsi="TH SarabunPSK" w:cs="TH SarabunPSK"/>
                <w:spacing w:val="-4"/>
                <w:sz w:val="30"/>
                <w:szCs w:val="30"/>
              </w:rPr>
              <w:t>UBI</w:t>
            </w:r>
            <w:r w:rsidRPr="00753F2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040" w:type="dxa"/>
          </w:tcPr>
          <w:p w:rsidR="00376665" w:rsidRPr="00753F2F" w:rsidRDefault="00753F2F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53F2F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</w:t>
            </w:r>
          </w:p>
        </w:tc>
        <w:tc>
          <w:tcPr>
            <w:tcW w:w="1416" w:type="dxa"/>
          </w:tcPr>
          <w:p w:rsidR="00376665" w:rsidRPr="00753F2F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753F2F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753F2F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799" w:rsidRDefault="00511799" w:rsidP="007C7324">
      <w:r>
        <w:separator/>
      </w:r>
    </w:p>
  </w:endnote>
  <w:endnote w:type="continuationSeparator" w:id="0">
    <w:p w:rsidR="00511799" w:rsidRDefault="0051179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799" w:rsidRDefault="00511799" w:rsidP="007C7324">
      <w:r>
        <w:separator/>
      </w:r>
    </w:p>
  </w:footnote>
  <w:footnote w:type="continuationSeparator" w:id="0">
    <w:p w:rsidR="00511799" w:rsidRDefault="0051179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9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9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04AF3"/>
    <w:rsid w:val="00111F93"/>
    <w:rsid w:val="001776BE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11799"/>
    <w:rsid w:val="005223A2"/>
    <w:rsid w:val="005374C4"/>
    <w:rsid w:val="00561635"/>
    <w:rsid w:val="00567082"/>
    <w:rsid w:val="005F5D6F"/>
    <w:rsid w:val="00632D81"/>
    <w:rsid w:val="006910BD"/>
    <w:rsid w:val="006A1F9F"/>
    <w:rsid w:val="006A4C41"/>
    <w:rsid w:val="007105A3"/>
    <w:rsid w:val="00753F2F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0195B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B116BD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82B0-9368-4D70-B8F9-D343EB5D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7</cp:revision>
  <cp:lastPrinted>2013-03-01T03:26:00Z</cp:lastPrinted>
  <dcterms:created xsi:type="dcterms:W3CDTF">2018-12-28T06:06:00Z</dcterms:created>
  <dcterms:modified xsi:type="dcterms:W3CDTF">2018-12-28T07:29:00Z</dcterms:modified>
</cp:coreProperties>
</file>